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F765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Уважаемые партнеры, просим Вас оставить в этой анкете сведения о своей фирме, необходимые для быстрого заключения сделки. Спасибо.</w:t>
      </w:r>
    </w:p>
    <w:p w:rsidR="003F7657" w:rsidRPr="003F7657" w:rsidRDefault="003F7657" w:rsidP="003F7657">
      <w:pPr>
        <w:spacing w:after="0" w:line="240" w:lineRule="auto"/>
        <w:ind w:left="28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F7657" w:rsidRPr="003F7657" w:rsidRDefault="003F7657" w:rsidP="003F7657">
      <w:pPr>
        <w:spacing w:after="0" w:line="240" w:lineRule="auto"/>
        <w:ind w:left="28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F7657" w:rsidRPr="003F7657" w:rsidRDefault="003F7657" w:rsidP="003F76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76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АНКЕТА ПРЕТЕНДЕНТА</w:t>
      </w:r>
    </w:p>
    <w:p w:rsidR="003F7657" w:rsidRPr="003F7657" w:rsidRDefault="003F7657" w:rsidP="003F76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76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ИНФОРМАЦИЯ О КОМПАНИИ</w:t>
      </w: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Наименование (полное название) участника</w:t>
      </w:r>
      <w:r w:rsidRPr="003F765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Организационно-правовая форма</w:t>
      </w:r>
      <w:r w:rsidRPr="003F765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</w:t>
      </w: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владельцы/ учредители</w:t>
      </w:r>
      <w:r w:rsidRPr="003F765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</w:t>
      </w: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 государственной регистрации</w:t>
      </w:r>
      <w:r w:rsidRPr="003F765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</w:t>
      </w: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Номер и дата регистрации</w:t>
      </w:r>
      <w:r w:rsidRPr="003F765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</w:t>
      </w: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ОКПО</w:t>
      </w:r>
      <w:r w:rsidRPr="003F765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</w:t>
      </w: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ИНН</w:t>
      </w:r>
      <w:r w:rsidRPr="003F765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76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КПП_________________________________________________________________________</w:t>
      </w: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76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ОКВЭД______________________________________________________________________</w:t>
      </w: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76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Адрес участника:</w:t>
      </w: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Юридический</w:t>
      </w:r>
      <w:r w:rsidRPr="003F765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</w:t>
      </w: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Фактический</w:t>
      </w:r>
      <w:r w:rsidRPr="003F765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</w:t>
      </w: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Телефон</w:t>
      </w:r>
      <w:r w:rsidRPr="003F76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 </w:t>
      </w:r>
      <w:r w:rsidRPr="003F76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Факс</w:t>
      </w:r>
      <w:r w:rsidRPr="003F765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</w:t>
      </w: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E-mail</w:t>
      </w:r>
      <w:r w:rsidRPr="003F765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____________________________________________________________-__________</w:t>
      </w: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Аффилированные организации</w:t>
      </w:r>
      <w:r w:rsidRPr="003F765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</w:t>
      </w: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и номер лицензии, наименование выдавшего ее органа</w:t>
      </w:r>
      <w:r w:rsidRPr="003F76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</w:t>
      </w: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76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ИНФОРМАЦИЯ О БАНКЕ</w:t>
      </w: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76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Название банка контрагента__________________________________________________</w:t>
      </w: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76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Адрес банка_________________________________________________________________</w:t>
      </w: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Телефон/факс банка</w:t>
      </w:r>
      <w:r w:rsidRPr="003F76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_________________________________________________________</w:t>
      </w: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Номер счета контрагента</w:t>
      </w:r>
      <w:r w:rsidRPr="003F765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</w:t>
      </w: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76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Данные о лицах, имеющих право подписи:</w:t>
      </w: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57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Должность ____________________________________________</w:t>
      </w: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57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 _______________________________________________________________</w:t>
      </w: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57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Число, месяц и год рождения____________________________________________</w:t>
      </w: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57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паспорт: серия _________ номер ______________ выдан _____ _____________ г.</w:t>
      </w: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57">
        <w:rPr>
          <w:rFonts w:ascii="Times New Roman" w:eastAsia="Times New Roman" w:hAnsi="Times New Roman" w:cs="Times New Roman"/>
          <w:sz w:val="24"/>
          <w:szCs w:val="24"/>
          <w:lang w:eastAsia="ru-RU"/>
        </w:rPr>
        <w:t>кем выдан паспорт ____________________________________________________</w:t>
      </w: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57">
        <w:rPr>
          <w:rFonts w:ascii="Times New Roman" w:eastAsia="Times New Roman" w:hAnsi="Times New Roman" w:cs="Times New Roman"/>
          <w:sz w:val="24"/>
          <w:szCs w:val="24"/>
          <w:lang w:eastAsia="ru-RU"/>
        </w:rPr>
        <w:t>2. Должность __________________________________________________</w:t>
      </w: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57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 _______________________________________________________________</w:t>
      </w: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57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Число, месяц и год рождения____________________________________________</w:t>
      </w: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57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паспорт: серия ___________ номер _____________ выдан ____ _____________ г.</w:t>
      </w: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5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кем выдан паспорт ____________________________________________________</w:t>
      </w: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57">
        <w:rPr>
          <w:rFonts w:ascii="Times New Roman" w:eastAsia="Times New Roman" w:hAnsi="Times New Roman" w:cs="Times New Roman"/>
          <w:sz w:val="24"/>
          <w:szCs w:val="24"/>
          <w:lang w:eastAsia="ru-RU"/>
        </w:rPr>
        <w:t>3.Должность _________________________________________________________</w:t>
      </w: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57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Ф.И.О._______________________________________________________________</w:t>
      </w: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57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Число, месяц и год рождения____________________________________________</w:t>
      </w: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57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паспорт: серия _________ номер _____________ выдан _____ ______________ г.</w:t>
      </w: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57">
        <w:rPr>
          <w:rFonts w:ascii="Times New Roman" w:eastAsia="Times New Roman" w:hAnsi="Times New Roman" w:cs="Times New Roman"/>
          <w:sz w:val="24"/>
          <w:szCs w:val="24"/>
          <w:lang w:eastAsia="ru-RU"/>
        </w:rPr>
        <w:t>кем выдан паспорт ____________________________________________________</w:t>
      </w: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Примечание: Участник гарантирует достоверность представленных данных. Компания имеет право на проверку всех сведений, указанных в анкете.</w:t>
      </w: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7657" w:rsidRPr="003F7657" w:rsidRDefault="003F7657" w:rsidP="003F7657">
      <w:pPr>
        <w:widowControl w:val="0"/>
        <w:tabs>
          <w:tab w:val="left" w:pos="2520"/>
        </w:tabs>
        <w:spacing w:after="0" w:line="360" w:lineRule="auto"/>
        <w:ind w:left="2268" w:hanging="2268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3F7657">
        <w:rPr>
          <w:rFonts w:ascii="Times New Roman" w:eastAsia="Times New Roman" w:hAnsi="Times New Roman" w:cs="Times New Roman"/>
          <w:color w:val="000000"/>
          <w:sz w:val="24"/>
        </w:rPr>
        <w:t>Должность руководителя</w:t>
      </w:r>
      <w:r w:rsidRPr="003F7657">
        <w:rPr>
          <w:rFonts w:ascii="Times New Roman" w:eastAsia="Times New Roman" w:hAnsi="Times New Roman" w:cs="Times New Roman"/>
          <w:color w:val="000000"/>
          <w:sz w:val="24"/>
        </w:rPr>
        <w:tab/>
        <w:t>________________________</w:t>
      </w:r>
      <w:r w:rsidRPr="003F7657">
        <w:rPr>
          <w:rFonts w:ascii="Times New Roman" w:eastAsia="Times New Roman" w:hAnsi="Times New Roman" w:cs="Times New Roman"/>
          <w:color w:val="000000"/>
          <w:sz w:val="24"/>
        </w:rPr>
        <w:tab/>
        <w:t>__________________________</w:t>
      </w:r>
    </w:p>
    <w:p w:rsidR="003F7657" w:rsidRPr="003F7657" w:rsidRDefault="003F7657" w:rsidP="003F7657">
      <w:pPr>
        <w:widowControl w:val="0"/>
        <w:tabs>
          <w:tab w:val="left" w:pos="7380"/>
        </w:tabs>
        <w:spacing w:after="0" w:line="360" w:lineRule="auto"/>
        <w:ind w:left="378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3F7657"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>(подпись)</w:t>
      </w:r>
      <w:r w:rsidRPr="003F7657">
        <w:rPr>
          <w:rFonts w:ascii="Times New Roman" w:eastAsia="Times New Roman" w:hAnsi="Times New Roman" w:cs="Times New Roman"/>
          <w:color w:val="000000"/>
          <w:sz w:val="24"/>
        </w:rPr>
        <w:tab/>
      </w:r>
      <w:r w:rsidRPr="003F7657"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>(Фамилия И.О.)</w:t>
      </w: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7657" w:rsidRPr="003F7657" w:rsidRDefault="003F7657" w:rsidP="003F7657">
      <w:pPr>
        <w:widowControl w:val="0"/>
        <w:spacing w:after="0" w:line="24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76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Дата заполнения: _______________</w:t>
      </w: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7657" w:rsidRP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F765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Исполнитель Ф.И.О. тел._________</w:t>
      </w:r>
    </w:p>
    <w:p w:rsidR="003F7657" w:rsidRDefault="003F7657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B7F" w:rsidRDefault="005D5B7F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B7F" w:rsidRDefault="005D5B7F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B7F" w:rsidRDefault="005D5B7F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B7F" w:rsidRDefault="005D5B7F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B7F" w:rsidRDefault="005D5B7F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B7F" w:rsidRDefault="005D5B7F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B7F" w:rsidRDefault="005D5B7F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B7F" w:rsidRDefault="005D5B7F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B7F" w:rsidRDefault="005D5B7F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B7F" w:rsidRDefault="005D5B7F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B7F" w:rsidRDefault="005D5B7F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B7F" w:rsidRDefault="005D5B7F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B7F" w:rsidRDefault="005D5B7F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B7F" w:rsidRDefault="005D5B7F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B7F" w:rsidRDefault="005D5B7F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B7F" w:rsidRDefault="005D5B7F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B7F" w:rsidRDefault="005D5B7F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B7F" w:rsidRDefault="005D5B7F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B7F" w:rsidRDefault="005D5B7F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B7F" w:rsidRDefault="005D5B7F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B7F" w:rsidRDefault="005D5B7F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B7F" w:rsidRDefault="005D5B7F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B7F" w:rsidRDefault="005D5B7F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B7F" w:rsidRDefault="005D5B7F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B7F" w:rsidRDefault="005D5B7F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B7F" w:rsidRDefault="005D5B7F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B7F" w:rsidRDefault="005D5B7F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B7F" w:rsidRDefault="005D5B7F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B7F" w:rsidRDefault="005D5B7F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B7F" w:rsidRDefault="005D5B7F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B7F" w:rsidRDefault="005D5B7F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B7F" w:rsidRDefault="005D5B7F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B7F" w:rsidRDefault="005D5B7F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B7F" w:rsidRDefault="005D5B7F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B7F" w:rsidRDefault="005D5B7F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B7F" w:rsidRDefault="005D5B7F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B7F" w:rsidRPr="005D5B7F" w:rsidRDefault="005D5B7F" w:rsidP="005D5B7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D5B7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Уважаемые партнеры, просим Вас оставить в этой анкете сведения</w:t>
      </w:r>
      <w:bookmarkStart w:id="0" w:name="_GoBack"/>
      <w:bookmarkEnd w:id="0"/>
      <w:r w:rsidRPr="005D5B7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необходимые для быстрого заключения сделки. Спасибо.</w:t>
      </w:r>
    </w:p>
    <w:p w:rsidR="005D5B7F" w:rsidRPr="005D5B7F" w:rsidRDefault="005D5B7F" w:rsidP="005D5B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D5B7F" w:rsidRPr="005D5B7F" w:rsidRDefault="005D5B7F" w:rsidP="005D5B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D5B7F" w:rsidRPr="005D5B7F" w:rsidRDefault="005D5B7F" w:rsidP="005D5B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B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АНКЕТА</w:t>
      </w:r>
    </w:p>
    <w:p w:rsidR="005D5B7F" w:rsidRPr="005D5B7F" w:rsidRDefault="005D5B7F" w:rsidP="005D5B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D5B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претендента на участие в процедуре Запроса цен (физ. лицо)</w:t>
      </w:r>
    </w:p>
    <w:p w:rsidR="005D5B7F" w:rsidRPr="005D5B7F" w:rsidRDefault="005D5B7F" w:rsidP="005D5B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D5B7F" w:rsidRPr="005D5B7F" w:rsidRDefault="005D5B7F" w:rsidP="005D5B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B7F" w:rsidRPr="005D5B7F" w:rsidRDefault="005D5B7F" w:rsidP="005D5B7F">
      <w:pPr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  <w:r w:rsidRPr="005D5B7F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1. Сведения о претенденте</w:t>
      </w:r>
    </w:p>
    <w:p w:rsidR="005D5B7F" w:rsidRPr="005D5B7F" w:rsidRDefault="005D5B7F" w:rsidP="005D5B7F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5D5B7F" w:rsidRPr="005D5B7F" w:rsidRDefault="005D5B7F" w:rsidP="005D5B7F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5D5B7F">
        <w:rPr>
          <w:rFonts w:ascii="Times New Roman" w:eastAsia="Times New Roman" w:hAnsi="Times New Roman" w:cs="Times New Roman"/>
          <w:szCs w:val="24"/>
          <w:lang w:eastAsia="ru-RU"/>
        </w:rPr>
        <w:t>1.1.Ф.И.О   _________________________________________________________</w:t>
      </w:r>
    </w:p>
    <w:p w:rsidR="005D5B7F" w:rsidRPr="005D5B7F" w:rsidRDefault="005D5B7F" w:rsidP="005D5B7F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5D5B7F" w:rsidRPr="005D5B7F" w:rsidRDefault="005D5B7F" w:rsidP="005D5B7F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5D5B7F">
        <w:rPr>
          <w:rFonts w:ascii="Times New Roman" w:eastAsia="Times New Roman" w:hAnsi="Times New Roman" w:cs="Times New Roman"/>
          <w:szCs w:val="24"/>
          <w:lang w:eastAsia="ru-RU"/>
        </w:rPr>
        <w:t>1.2. Паспорт серия ________________________________________________</w:t>
      </w:r>
    </w:p>
    <w:p w:rsidR="005D5B7F" w:rsidRPr="005D5B7F" w:rsidRDefault="005D5B7F" w:rsidP="005D5B7F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5D5B7F" w:rsidRPr="005D5B7F" w:rsidRDefault="005D5B7F" w:rsidP="005D5B7F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5D5B7F">
        <w:rPr>
          <w:rFonts w:ascii="Times New Roman" w:eastAsia="Times New Roman" w:hAnsi="Times New Roman" w:cs="Times New Roman"/>
          <w:szCs w:val="24"/>
          <w:lang w:eastAsia="ru-RU"/>
        </w:rPr>
        <w:t>1.3. ИНН __________________________________________________</w:t>
      </w:r>
    </w:p>
    <w:p w:rsidR="005D5B7F" w:rsidRPr="005D5B7F" w:rsidRDefault="005D5B7F" w:rsidP="005D5B7F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5D5B7F" w:rsidRPr="005D5B7F" w:rsidRDefault="005D5B7F" w:rsidP="005D5B7F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5D5B7F">
        <w:rPr>
          <w:rFonts w:ascii="Times New Roman" w:eastAsia="Times New Roman" w:hAnsi="Times New Roman" w:cs="Times New Roman"/>
          <w:szCs w:val="24"/>
          <w:lang w:eastAsia="ru-RU"/>
        </w:rPr>
        <w:t>1.4.Место  регистрации ________________________</w:t>
      </w:r>
    </w:p>
    <w:p w:rsidR="005D5B7F" w:rsidRPr="005D5B7F" w:rsidRDefault="005D5B7F" w:rsidP="005D5B7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5D5B7F">
        <w:rPr>
          <w:rFonts w:ascii="Times New Roman" w:eastAsia="Times New Roman" w:hAnsi="Times New Roman" w:cs="Times New Roman"/>
          <w:szCs w:val="20"/>
          <w:lang w:eastAsia="ru-RU"/>
        </w:rPr>
        <w:t>_____________________________________________________________________________________</w:t>
      </w:r>
    </w:p>
    <w:p w:rsidR="005D5B7F" w:rsidRPr="005D5B7F" w:rsidRDefault="005D5B7F" w:rsidP="005D5B7F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5D5B7F" w:rsidRPr="005D5B7F" w:rsidRDefault="005D5B7F" w:rsidP="005D5B7F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5D5B7F">
        <w:rPr>
          <w:rFonts w:ascii="Times New Roman" w:eastAsia="Times New Roman" w:hAnsi="Times New Roman" w:cs="Times New Roman"/>
          <w:szCs w:val="24"/>
          <w:lang w:eastAsia="ru-RU"/>
        </w:rPr>
        <w:t>1.5. Фамилии лиц, уполномоченных действовать от имени  претендента (доверенность прикладывается) ________________________________________________________________________</w:t>
      </w:r>
    </w:p>
    <w:p w:rsidR="005D5B7F" w:rsidRPr="005D5B7F" w:rsidRDefault="005D5B7F" w:rsidP="005D5B7F">
      <w:pPr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</w:p>
    <w:p w:rsidR="005D5B7F" w:rsidRPr="005D5B7F" w:rsidRDefault="005D5B7F" w:rsidP="005D5B7F">
      <w:pPr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</w:p>
    <w:p w:rsidR="005D5B7F" w:rsidRPr="005D5B7F" w:rsidRDefault="005D5B7F" w:rsidP="005D5B7F">
      <w:pPr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</w:p>
    <w:p w:rsidR="005D5B7F" w:rsidRPr="005D5B7F" w:rsidRDefault="005D5B7F" w:rsidP="005D5B7F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5D5B7F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Подпись</w:t>
      </w:r>
      <w:r w:rsidRPr="005D5B7F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5D5B7F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5D5B7F">
        <w:rPr>
          <w:rFonts w:ascii="Times New Roman" w:eastAsia="Times New Roman" w:hAnsi="Times New Roman" w:cs="Times New Roman"/>
          <w:szCs w:val="24"/>
          <w:lang w:eastAsia="ru-RU"/>
        </w:rPr>
        <w:tab/>
        <w:t xml:space="preserve">                                </w:t>
      </w:r>
      <w:r w:rsidRPr="005D5B7F">
        <w:rPr>
          <w:rFonts w:ascii="Times New Roman" w:eastAsia="Times New Roman" w:hAnsi="Times New Roman" w:cs="Times New Roman"/>
          <w:szCs w:val="24"/>
          <w:lang w:eastAsia="ru-RU"/>
        </w:rPr>
        <w:tab/>
        <w:t>____________ /_______________________/</w:t>
      </w:r>
    </w:p>
    <w:p w:rsidR="005D5B7F" w:rsidRPr="005D5B7F" w:rsidRDefault="005D5B7F" w:rsidP="005D5B7F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5D5B7F" w:rsidRDefault="005D5B7F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B7F" w:rsidRDefault="005D5B7F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B7F" w:rsidRDefault="005D5B7F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B7F" w:rsidRDefault="005D5B7F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B7F" w:rsidRDefault="005D5B7F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B7F" w:rsidRDefault="005D5B7F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B7F" w:rsidRDefault="005D5B7F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B7F" w:rsidRPr="003F7657" w:rsidRDefault="005D5B7F" w:rsidP="003F7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7657" w:rsidRPr="003F7657" w:rsidRDefault="003F7657" w:rsidP="003F7657">
      <w:pPr>
        <w:spacing w:after="0" w:line="240" w:lineRule="auto"/>
        <w:outlineLvl w:val="2"/>
        <w:rPr>
          <w:rFonts w:ascii="Arial" w:eastAsia="Times New Roman" w:hAnsi="Arial" w:cs="Arial"/>
          <w:sz w:val="20"/>
          <w:szCs w:val="20"/>
          <w:lang w:eastAsia="ru-RU"/>
        </w:rPr>
      </w:pPr>
    </w:p>
    <w:p w:rsidR="00BC126A" w:rsidRDefault="00BC126A"/>
    <w:sectPr w:rsidR="00BC126A" w:rsidSect="00F93E92">
      <w:pgSz w:w="11906" w:h="16838"/>
      <w:pgMar w:top="426" w:right="850" w:bottom="426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81AD9"/>
    <w:multiLevelType w:val="multilevel"/>
    <w:tmpl w:val="CFAA56D6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cs="Times New Roman" w:hint="default"/>
        <w:color w:val="auto"/>
      </w:r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%2.%3."/>
      <w:lvlJc w:val="left"/>
      <w:pPr>
        <w:tabs>
          <w:tab w:val="num" w:pos="720"/>
        </w:tabs>
        <w:ind w:left="720" w:hanging="720"/>
      </w:pPr>
      <w:rPr>
        <w:rFonts w:ascii="Arial" w:hAnsi="Arial" w:cs="Times New Roman" w:hint="default"/>
        <w:b w:val="0"/>
        <w:i w:val="0"/>
        <w:color w:val="auto"/>
        <w:sz w:val="24"/>
        <w:u w:val="none"/>
        <w:effect w:val="none"/>
      </w:rPr>
    </w:lvl>
    <w:lvl w:ilvl="3">
      <w:start w:val="1"/>
      <w:numFmt w:val="decimal"/>
      <w:pStyle w:val="4"/>
      <w:lvlText w:val="%1%2.%3.%4."/>
      <w:lvlJc w:val="left"/>
      <w:pPr>
        <w:tabs>
          <w:tab w:val="num" w:pos="10362"/>
        </w:tabs>
        <w:ind w:left="1036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57"/>
    <w:rsid w:val="003F7657"/>
    <w:rsid w:val="005D5B7F"/>
    <w:rsid w:val="006C1EB7"/>
    <w:rsid w:val="00BC1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475AE"/>
  <w15:chartTrackingRefBased/>
  <w15:docId w15:val="{7AAAEE78-632F-4D5C-A85D-D3B998A86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"/>
    <w:basedOn w:val="a"/>
    <w:link w:val="20"/>
    <w:uiPriority w:val="9"/>
    <w:qFormat/>
    <w:rsid w:val="003F7657"/>
    <w:pPr>
      <w:numPr>
        <w:ilvl w:val="1"/>
        <w:numId w:val="1"/>
      </w:numPr>
      <w:spacing w:after="0" w:line="240" w:lineRule="auto"/>
      <w:outlineLvl w:val="1"/>
    </w:pPr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3F7657"/>
    <w:pPr>
      <w:numPr>
        <w:ilvl w:val="2"/>
        <w:numId w:val="1"/>
      </w:numPr>
      <w:spacing w:after="0" w:line="240" w:lineRule="auto"/>
      <w:outlineLvl w:val="2"/>
    </w:pPr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4">
    <w:name w:val="heading 4"/>
    <w:aliases w:val="h4"/>
    <w:basedOn w:val="a"/>
    <w:link w:val="40"/>
    <w:uiPriority w:val="9"/>
    <w:qFormat/>
    <w:rsid w:val="003F7657"/>
    <w:pPr>
      <w:numPr>
        <w:ilvl w:val="3"/>
        <w:numId w:val="1"/>
      </w:numPr>
      <w:spacing w:after="0" w:line="240" w:lineRule="auto"/>
      <w:outlineLvl w:val="3"/>
    </w:pPr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"/>
    <w:basedOn w:val="a0"/>
    <w:link w:val="2"/>
    <w:uiPriority w:val="9"/>
    <w:rsid w:val="003F7657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F7657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40">
    <w:name w:val="Заголовок 4 Знак"/>
    <w:aliases w:val="h4 Знак"/>
    <w:basedOn w:val="a0"/>
    <w:link w:val="4"/>
    <w:uiPriority w:val="9"/>
    <w:rsid w:val="003F7657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3">
    <w:name w:val="Subtitle"/>
    <w:basedOn w:val="a"/>
    <w:link w:val="a4"/>
    <w:uiPriority w:val="11"/>
    <w:qFormat/>
    <w:rsid w:val="003F7657"/>
    <w:pPr>
      <w:spacing w:after="0" w:line="240" w:lineRule="auto"/>
      <w:ind w:left="28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Подзаголовок Знак"/>
    <w:basedOn w:val="a0"/>
    <w:link w:val="a3"/>
    <w:uiPriority w:val="11"/>
    <w:rsid w:val="003F765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Plain Text"/>
    <w:basedOn w:val="a"/>
    <w:link w:val="a6"/>
    <w:uiPriority w:val="99"/>
    <w:rsid w:val="003F7657"/>
    <w:pPr>
      <w:widowControl w:val="0"/>
      <w:spacing w:after="0" w:line="240" w:lineRule="auto"/>
    </w:pPr>
    <w:rPr>
      <w:rFonts w:ascii="Courier New" w:eastAsia="Times New Roman" w:hAnsi="Courier New" w:cs="Arial"/>
      <w:sz w:val="20"/>
      <w:lang w:eastAsia="ru-RU"/>
    </w:rPr>
  </w:style>
  <w:style w:type="character" w:customStyle="1" w:styleId="a6">
    <w:name w:val="Текст Знак"/>
    <w:basedOn w:val="a0"/>
    <w:link w:val="a5"/>
    <w:uiPriority w:val="99"/>
    <w:rsid w:val="003F7657"/>
    <w:rPr>
      <w:rFonts w:ascii="Courier New" w:eastAsia="Times New Roman" w:hAnsi="Courier New" w:cs="Arial"/>
      <w:sz w:val="20"/>
      <w:lang w:eastAsia="ru-RU"/>
    </w:rPr>
  </w:style>
  <w:style w:type="paragraph" w:styleId="21">
    <w:name w:val="Body Text 2"/>
    <w:basedOn w:val="a"/>
    <w:link w:val="22"/>
    <w:uiPriority w:val="99"/>
    <w:semiHidden/>
    <w:rsid w:val="005D5B7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5D5B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1 приложение"/>
    <w:basedOn w:val="a"/>
    <w:rsid w:val="005D5B7F"/>
    <w:pPr>
      <w:widowControl w:val="0"/>
      <w:overflowPunct w:val="0"/>
      <w:autoSpaceDE w:val="0"/>
      <w:autoSpaceDN w:val="0"/>
      <w:adjustRightInd w:val="0"/>
      <w:spacing w:before="60" w:after="6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7072FB85.dotm</Template>
  <TotalTime>2</TotalTime>
  <Pages>3</Pages>
  <Words>589</Words>
  <Characters>3362</Characters>
  <Application>Microsoft Office Word</Application>
  <DocSecurity>0</DocSecurity>
  <Lines>28</Lines>
  <Paragraphs>7</Paragraphs>
  <ScaleCrop>false</ScaleCrop>
  <Company/>
  <LinksUpToDate>false</LinksUpToDate>
  <CharactersWithSpaces>3944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Чумарева Елена Михайловна</dc:creator>
  <cp:keywords/>
  <dc:description/>
  <cp:lastModifiedBy>Чумарева Елена Михайловна</cp:lastModifiedBy>
  <cp:revision>3</cp:revision>
  <dcterms:created xsi:type="dcterms:W3CDTF">2020-03-19T12:33:00Z</dcterms:created>
  <dcterms:modified xsi:type="dcterms:W3CDTF">2020-03-19T12:35:00Z</dcterms:modified>
</cp:coreProperties>
</file>